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9CC19" w14:textId="77777777" w:rsidR="000E3362" w:rsidRDefault="000E3362" w:rsidP="000E3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PERKYN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547B2E6" w14:textId="77777777" w:rsidR="000E3362" w:rsidRDefault="000E3362" w:rsidP="000E33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A6F6E7" w14:textId="77777777" w:rsidR="000E3362" w:rsidRDefault="000E3362" w:rsidP="000E33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5AAB20" w14:textId="77777777" w:rsidR="000E3362" w:rsidRDefault="000E3362" w:rsidP="000E3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Upton on Severn,</w:t>
      </w:r>
    </w:p>
    <w:p w14:paraId="3B63AEBC" w14:textId="77777777" w:rsidR="000E3362" w:rsidRDefault="000E3362" w:rsidP="000E3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of Sir Brian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Cornewaille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A334067" w14:textId="77777777" w:rsidR="000E3362" w:rsidRDefault="000E3362" w:rsidP="000E3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18-63)</w:t>
      </w:r>
    </w:p>
    <w:p w14:paraId="1B3AB505" w14:textId="77777777" w:rsidR="000E3362" w:rsidRDefault="000E3362" w:rsidP="000E33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3F2F33" w14:textId="77777777" w:rsidR="000E3362" w:rsidRDefault="000E3362" w:rsidP="000E33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027BB7" w14:textId="77777777" w:rsidR="000E3362" w:rsidRDefault="000E3362" w:rsidP="000E3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107AA481" w14:textId="4750DA32" w:rsidR="00BA00AB" w:rsidRPr="000E336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E33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917DD" w14:textId="77777777" w:rsidR="000E3362" w:rsidRDefault="000E3362" w:rsidP="009139A6">
      <w:r>
        <w:separator/>
      </w:r>
    </w:p>
  </w:endnote>
  <w:endnote w:type="continuationSeparator" w:id="0">
    <w:p w14:paraId="7047F2DA" w14:textId="77777777" w:rsidR="000E3362" w:rsidRDefault="000E33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0F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7A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02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5A721" w14:textId="77777777" w:rsidR="000E3362" w:rsidRDefault="000E3362" w:rsidP="009139A6">
      <w:r>
        <w:separator/>
      </w:r>
    </w:p>
  </w:footnote>
  <w:footnote w:type="continuationSeparator" w:id="0">
    <w:p w14:paraId="0A2D1871" w14:textId="77777777" w:rsidR="000E3362" w:rsidRDefault="000E33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DD2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65D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62F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362"/>
    <w:rsid w:val="000666E0"/>
    <w:rsid w:val="000E336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37A8D"/>
  <w15:chartTrackingRefBased/>
  <w15:docId w15:val="{18D0220D-3CE9-482A-9426-C3F1F5A2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33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2022-02-22T08:20:00Z</dcterms:created>
  <dcterms:modified xsi:type="dcterms:W3CDTF">2022-02-22T08:21:00Z</dcterms:modified>
</cp:coreProperties>
</file>